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7BB9D" w14:textId="77777777" w:rsidR="00B72609" w:rsidRPr="00561D41" w:rsidRDefault="00B72609" w:rsidP="003E4C30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</w:p>
    <w:p w14:paraId="74172B99" w14:textId="3D18BE80" w:rsidR="00000929" w:rsidRPr="00561D41" w:rsidRDefault="00812145" w:rsidP="003E4C30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 w:rsidRPr="00561D41">
        <w:rPr>
          <w:rFonts w:cs="Arial"/>
        </w:rPr>
        <w:t>Številka</w:t>
      </w:r>
      <w:r w:rsidR="00EB59CF" w:rsidRPr="00561D41">
        <w:rPr>
          <w:rFonts w:cs="Arial"/>
        </w:rPr>
        <w:t xml:space="preserve">: </w:t>
      </w:r>
      <w:r w:rsidR="008F4DFF" w:rsidRPr="00561D41">
        <w:rPr>
          <w:rFonts w:cs="Arial"/>
        </w:rPr>
        <w:tab/>
      </w:r>
      <w:r w:rsidR="00000929" w:rsidRPr="00561D41">
        <w:rPr>
          <w:rFonts w:cs="Arial"/>
        </w:rPr>
        <w:t>4301-</w:t>
      </w:r>
      <w:r w:rsidR="009710DB" w:rsidRPr="00561D41">
        <w:rPr>
          <w:rFonts w:cs="Arial"/>
        </w:rPr>
        <w:t>00</w:t>
      </w:r>
      <w:r w:rsidR="004C2393">
        <w:rPr>
          <w:rFonts w:cs="Arial"/>
        </w:rPr>
        <w:t>17</w:t>
      </w:r>
      <w:r w:rsidR="00EB0F66" w:rsidRPr="00561D41">
        <w:rPr>
          <w:rFonts w:cs="Arial"/>
        </w:rPr>
        <w:t>/2026</w:t>
      </w:r>
    </w:p>
    <w:p w14:paraId="37F086B7" w14:textId="21B8FE1C" w:rsidR="00000929" w:rsidRPr="00561D41" w:rsidRDefault="00000929" w:rsidP="003E4C30">
      <w:pPr>
        <w:tabs>
          <w:tab w:val="left" w:pos="993"/>
          <w:tab w:val="left" w:pos="1134"/>
        </w:tabs>
        <w:spacing w:line="276" w:lineRule="auto"/>
        <w:rPr>
          <w:rFonts w:cs="Arial"/>
        </w:rPr>
      </w:pPr>
      <w:r w:rsidRPr="00561D41">
        <w:rPr>
          <w:rFonts w:cs="Arial"/>
        </w:rPr>
        <w:t>JN BR:</w:t>
      </w:r>
      <w:r w:rsidRPr="00561D41">
        <w:rPr>
          <w:rFonts w:cs="Arial"/>
        </w:rPr>
        <w:tab/>
      </w:r>
      <w:r w:rsidR="00877EEE" w:rsidRPr="00561D41">
        <w:rPr>
          <w:rFonts w:cs="Arial"/>
        </w:rPr>
        <w:t>202</w:t>
      </w:r>
      <w:r w:rsidR="00EB0F66" w:rsidRPr="00561D41">
        <w:rPr>
          <w:rFonts w:cs="Arial"/>
        </w:rPr>
        <w:t>6-</w:t>
      </w:r>
      <w:r w:rsidR="004C2393">
        <w:rPr>
          <w:rFonts w:cs="Arial"/>
        </w:rPr>
        <w:t>279</w:t>
      </w:r>
    </w:p>
    <w:p w14:paraId="0F0EB34D" w14:textId="77777777" w:rsidR="00EF5515" w:rsidRPr="00561D41" w:rsidRDefault="00EF5515" w:rsidP="003E4C30">
      <w:pPr>
        <w:spacing w:line="276" w:lineRule="auto"/>
        <w:jc w:val="both"/>
        <w:rPr>
          <w:rFonts w:cs="Arial"/>
        </w:rPr>
      </w:pPr>
    </w:p>
    <w:p w14:paraId="42015D53" w14:textId="77777777" w:rsidR="008318D9" w:rsidRPr="00561D41" w:rsidRDefault="008318D9" w:rsidP="003E4C30">
      <w:pPr>
        <w:spacing w:line="276" w:lineRule="auto"/>
        <w:jc w:val="both"/>
        <w:rPr>
          <w:rFonts w:cs="Arial"/>
        </w:rPr>
      </w:pPr>
    </w:p>
    <w:p w14:paraId="49661683" w14:textId="2ADEF999" w:rsidR="00431C6C" w:rsidRPr="00561D41" w:rsidRDefault="00431C6C" w:rsidP="003E4C30">
      <w:pPr>
        <w:spacing w:before="120" w:line="276" w:lineRule="auto"/>
        <w:jc w:val="center"/>
        <w:rPr>
          <w:rFonts w:cs="Arial"/>
          <w:b/>
        </w:rPr>
      </w:pPr>
      <w:r w:rsidRPr="00561D41">
        <w:rPr>
          <w:rFonts w:cs="Arial"/>
          <w:b/>
        </w:rPr>
        <w:t xml:space="preserve">IZJAVA </w:t>
      </w:r>
      <w:r w:rsidR="00913408" w:rsidRPr="00561D41">
        <w:rPr>
          <w:rFonts w:cs="Arial"/>
          <w:b/>
        </w:rPr>
        <w:t>VSEH (FIZIČNIH) OSEB SODELUJOČEGA PODJETJA</w:t>
      </w:r>
    </w:p>
    <w:p w14:paraId="6C7A85DD" w14:textId="77777777" w:rsidR="00431C6C" w:rsidRPr="00561D41" w:rsidRDefault="00431C6C" w:rsidP="003E4C30">
      <w:pPr>
        <w:tabs>
          <w:tab w:val="left" w:pos="1083"/>
        </w:tabs>
        <w:spacing w:line="276" w:lineRule="auto"/>
        <w:rPr>
          <w:rFonts w:cs="Arial"/>
        </w:rPr>
      </w:pPr>
    </w:p>
    <w:p w14:paraId="47ABC9DD" w14:textId="66FB6D13" w:rsidR="003F4213" w:rsidRPr="00561D41" w:rsidRDefault="008335AC" w:rsidP="003E4C30">
      <w:pPr>
        <w:tabs>
          <w:tab w:val="left" w:pos="1083"/>
        </w:tabs>
        <w:spacing w:line="276" w:lineRule="auto"/>
        <w:rPr>
          <w:rFonts w:cs="Arial"/>
        </w:rPr>
      </w:pPr>
      <w:r w:rsidRPr="00561D41">
        <w:rPr>
          <w:rFonts w:cs="Arial"/>
        </w:rPr>
        <w:t>Naziv sodelujočega podjetja: __________________________________________________</w:t>
      </w:r>
    </w:p>
    <w:p w14:paraId="4269C2EF" w14:textId="72905DC7" w:rsidR="00015330" w:rsidRPr="00561D41" w:rsidRDefault="00015330" w:rsidP="003E4C30">
      <w:pPr>
        <w:tabs>
          <w:tab w:val="left" w:pos="1083"/>
        </w:tabs>
        <w:spacing w:line="276" w:lineRule="auto"/>
        <w:rPr>
          <w:rFonts w:cs="Arial"/>
        </w:rPr>
      </w:pPr>
    </w:p>
    <w:p w14:paraId="276A9CB2" w14:textId="77777777" w:rsidR="00015330" w:rsidRPr="00561D41" w:rsidRDefault="00015330" w:rsidP="003E4C30">
      <w:pPr>
        <w:tabs>
          <w:tab w:val="left" w:pos="1083"/>
        </w:tabs>
        <w:spacing w:line="276" w:lineRule="auto"/>
        <w:rPr>
          <w:rFonts w:cs="Arial"/>
        </w:rPr>
      </w:pPr>
    </w:p>
    <w:p w14:paraId="04958C69" w14:textId="345E7CC6" w:rsidR="008335AC" w:rsidRPr="00561D41" w:rsidRDefault="008335AC" w:rsidP="003E4C30">
      <w:pPr>
        <w:tabs>
          <w:tab w:val="left" w:pos="1083"/>
        </w:tabs>
        <w:spacing w:line="276" w:lineRule="auto"/>
        <w:rPr>
          <w:rFonts w:cs="Arial"/>
        </w:rPr>
      </w:pPr>
      <w:r w:rsidRPr="00561D41">
        <w:rPr>
          <w:rFonts w:cs="Arial"/>
        </w:rPr>
        <w:t xml:space="preserve">Naslov/sedež </w:t>
      </w:r>
      <w:r w:rsidR="003F4213" w:rsidRPr="00561D41">
        <w:rPr>
          <w:rFonts w:cs="Arial"/>
        </w:rPr>
        <w:t>sodelujočega podjetja:____________________________________________</w:t>
      </w:r>
    </w:p>
    <w:p w14:paraId="78385AC1" w14:textId="77777777" w:rsidR="00431C6C" w:rsidRPr="00561D41" w:rsidRDefault="00431C6C" w:rsidP="003E4C30">
      <w:pPr>
        <w:tabs>
          <w:tab w:val="left" w:pos="1083"/>
        </w:tabs>
        <w:spacing w:line="276" w:lineRule="auto"/>
        <w:rPr>
          <w:rFonts w:cs="Arial"/>
        </w:rPr>
      </w:pPr>
    </w:p>
    <w:p w14:paraId="24FE8A50" w14:textId="77777777" w:rsidR="00431C6C" w:rsidRPr="00561D41" w:rsidRDefault="00431C6C" w:rsidP="003E4C30">
      <w:pPr>
        <w:tabs>
          <w:tab w:val="left" w:pos="1083"/>
        </w:tabs>
        <w:spacing w:line="276" w:lineRule="auto"/>
        <w:rPr>
          <w:rFonts w:cs="Arial"/>
        </w:rPr>
      </w:pPr>
    </w:p>
    <w:p w14:paraId="540CDDA0" w14:textId="77777777" w:rsidR="00431C6C" w:rsidRPr="00561D41" w:rsidRDefault="00431C6C" w:rsidP="003E4C30">
      <w:pPr>
        <w:pStyle w:val="Naslov1"/>
        <w:spacing w:before="120" w:line="276" w:lineRule="auto"/>
        <w:jc w:val="center"/>
        <w:rPr>
          <w:rFonts w:cs="Arial"/>
          <w:sz w:val="22"/>
          <w:szCs w:val="22"/>
        </w:rPr>
      </w:pPr>
      <w:r w:rsidRPr="00561D41">
        <w:rPr>
          <w:rFonts w:cs="Arial"/>
          <w:sz w:val="22"/>
          <w:szCs w:val="22"/>
        </w:rPr>
        <w:t>za pridobitev podatkov</w:t>
      </w:r>
    </w:p>
    <w:p w14:paraId="0C9F36AB" w14:textId="77777777" w:rsidR="00D4322B" w:rsidRPr="00561D41" w:rsidRDefault="00D4322B" w:rsidP="003E4C30">
      <w:pPr>
        <w:spacing w:line="276" w:lineRule="auto"/>
        <w:jc w:val="both"/>
        <w:rPr>
          <w:rFonts w:cs="Arial"/>
        </w:rPr>
      </w:pPr>
    </w:p>
    <w:p w14:paraId="5300F50B" w14:textId="77777777" w:rsidR="0001392A" w:rsidRPr="00561D41" w:rsidRDefault="0001392A" w:rsidP="003E4C30">
      <w:pPr>
        <w:spacing w:line="276" w:lineRule="auto"/>
        <w:jc w:val="both"/>
        <w:rPr>
          <w:rFonts w:cs="Arial"/>
        </w:rPr>
      </w:pPr>
    </w:p>
    <w:p w14:paraId="66C5864E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 xml:space="preserve">Podpisani zakoniti zastopnik </w:t>
      </w:r>
      <w:r w:rsidR="00D4322B" w:rsidRPr="00561D41">
        <w:rPr>
          <w:rFonts w:cs="Arial"/>
        </w:rPr>
        <w:t>______</w:t>
      </w:r>
      <w:r w:rsidRPr="00561D41">
        <w:rPr>
          <w:rFonts w:cs="Arial"/>
        </w:rPr>
        <w:t>___________</w:t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  <w:t>,</w:t>
      </w:r>
    </w:p>
    <w:p w14:paraId="42BE39F9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ab/>
      </w:r>
    </w:p>
    <w:p w14:paraId="16C2E4EB" w14:textId="77777777" w:rsidR="000D1EDF" w:rsidRPr="00561D41" w:rsidRDefault="000D1EDF" w:rsidP="003E4C30">
      <w:pPr>
        <w:spacing w:line="276" w:lineRule="auto"/>
        <w:jc w:val="both"/>
        <w:rPr>
          <w:rFonts w:cs="Arial"/>
          <w:u w:val="single"/>
        </w:rPr>
      </w:pPr>
      <w:r w:rsidRPr="00561D41">
        <w:rPr>
          <w:rFonts w:cs="Arial"/>
        </w:rPr>
        <w:t>EMŠO:</w:t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4DD4CE95" w14:textId="77777777" w:rsidR="000D1EDF" w:rsidRPr="00561D41" w:rsidRDefault="000D1EDF" w:rsidP="003E4C30">
      <w:pPr>
        <w:spacing w:line="276" w:lineRule="auto"/>
        <w:jc w:val="both"/>
        <w:rPr>
          <w:rFonts w:cs="Arial"/>
          <w:u w:val="single"/>
        </w:rPr>
      </w:pPr>
      <w:r w:rsidRPr="00561D41">
        <w:rPr>
          <w:rFonts w:cs="Arial"/>
        </w:rPr>
        <w:t>datum rojstva:</w:t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78060158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 xml:space="preserve">kraj rojstva: </w:t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196E774B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>občina rojstva:</w:t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3DE3487F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>država rojstva:</w:t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5360F838" w14:textId="77777777" w:rsidR="000D1EDF" w:rsidRPr="00561D41" w:rsidRDefault="000D1EDF" w:rsidP="003E4C30">
      <w:pPr>
        <w:spacing w:line="276" w:lineRule="auto"/>
        <w:jc w:val="both"/>
        <w:rPr>
          <w:rFonts w:cs="Arial"/>
          <w:u w:val="single"/>
        </w:rPr>
      </w:pPr>
      <w:r w:rsidRPr="00561D41">
        <w:rPr>
          <w:rFonts w:cs="Arial"/>
        </w:rPr>
        <w:t xml:space="preserve">državljanstvo: </w:t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4A1F4C24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>naslov stalnega/začasnega bivališča:</w:t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2DB8EC14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>moje prejšnje osebno ime se je glasilo:</w:t>
      </w:r>
      <w:r w:rsidRPr="00561D41">
        <w:rPr>
          <w:rFonts w:cs="Arial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  <w:r w:rsidRPr="00561D41">
        <w:rPr>
          <w:rFonts w:cs="Arial"/>
          <w:u w:val="single"/>
        </w:rPr>
        <w:tab/>
      </w:r>
    </w:p>
    <w:p w14:paraId="2A457D6E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</w:p>
    <w:p w14:paraId="46E9A759" w14:textId="256E279E" w:rsidR="000D1EDF" w:rsidRPr="00561D41" w:rsidRDefault="00CA0755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>p</w:t>
      </w:r>
      <w:r w:rsidR="000D1EDF" w:rsidRPr="00561D41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 w:rsidRPr="00561D41">
        <w:rPr>
          <w:rFonts w:cs="Arial"/>
        </w:rPr>
        <w:t xml:space="preserve"> in Uradnem listu EU</w:t>
      </w:r>
      <w:r w:rsidR="000D1EDF" w:rsidRPr="00561D41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Pr="00561D41" w:rsidRDefault="00D4322B" w:rsidP="003E4C30">
      <w:pPr>
        <w:spacing w:line="276" w:lineRule="auto"/>
        <w:jc w:val="both"/>
        <w:rPr>
          <w:rFonts w:cs="Arial"/>
        </w:rPr>
      </w:pPr>
    </w:p>
    <w:p w14:paraId="1D143D0E" w14:textId="77777777" w:rsidR="000D1EDF" w:rsidRPr="00561D41" w:rsidRDefault="000D1EDF" w:rsidP="003E4C30">
      <w:pPr>
        <w:spacing w:line="276" w:lineRule="auto"/>
        <w:jc w:val="both"/>
        <w:rPr>
          <w:rFonts w:cs="Arial"/>
        </w:rPr>
      </w:pPr>
    </w:p>
    <w:p w14:paraId="2C770E24" w14:textId="77777777" w:rsidR="00EF5515" w:rsidRPr="00561D41" w:rsidRDefault="00EF5515" w:rsidP="003E4C30">
      <w:pPr>
        <w:spacing w:line="276" w:lineRule="auto"/>
        <w:jc w:val="both"/>
        <w:rPr>
          <w:rFonts w:cs="Arial"/>
        </w:rPr>
      </w:pPr>
    </w:p>
    <w:p w14:paraId="6E663C90" w14:textId="77777777" w:rsidR="00F014E7" w:rsidRPr="00561D41" w:rsidRDefault="00F014E7" w:rsidP="003E4C30">
      <w:pPr>
        <w:spacing w:line="276" w:lineRule="auto"/>
        <w:jc w:val="both"/>
        <w:rPr>
          <w:rFonts w:cs="Arial"/>
        </w:rPr>
      </w:pPr>
    </w:p>
    <w:p w14:paraId="632E5712" w14:textId="77777777" w:rsidR="00EF5515" w:rsidRPr="00561D41" w:rsidRDefault="00EF5515" w:rsidP="003E4C30">
      <w:pPr>
        <w:spacing w:line="276" w:lineRule="auto"/>
        <w:jc w:val="both"/>
        <w:rPr>
          <w:rFonts w:cs="Arial"/>
        </w:rPr>
      </w:pPr>
    </w:p>
    <w:p w14:paraId="03CF4A00" w14:textId="77777777" w:rsidR="00EF5515" w:rsidRPr="00561D41" w:rsidRDefault="00EF5515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</w:rPr>
        <w:tab/>
        <w:t xml:space="preserve"> </w:t>
      </w:r>
      <w:r w:rsidRPr="00561D41">
        <w:rPr>
          <w:rFonts w:cs="Arial"/>
        </w:rPr>
        <w:tab/>
      </w:r>
      <w:r w:rsidRPr="00561D41">
        <w:rPr>
          <w:rFonts w:cs="Arial"/>
        </w:rPr>
        <w:tab/>
        <w:t>___________________________________</w:t>
      </w:r>
    </w:p>
    <w:p w14:paraId="42568A29" w14:textId="5213AD61" w:rsidR="00EF5515" w:rsidRPr="00561D41" w:rsidRDefault="00EF5515" w:rsidP="003E4C30">
      <w:pPr>
        <w:spacing w:line="276" w:lineRule="auto"/>
        <w:jc w:val="both"/>
        <w:rPr>
          <w:rFonts w:cs="Arial"/>
        </w:rPr>
      </w:pP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</w:rPr>
        <w:tab/>
      </w:r>
      <w:r w:rsidRPr="00561D41">
        <w:rPr>
          <w:rFonts w:cs="Arial"/>
        </w:rPr>
        <w:tab/>
        <w:t xml:space="preserve">             </w:t>
      </w:r>
      <w:r w:rsidRPr="00561D41">
        <w:rPr>
          <w:rFonts w:cs="Arial"/>
        </w:rPr>
        <w:tab/>
      </w:r>
      <w:r w:rsidRPr="00561D41">
        <w:rPr>
          <w:rFonts w:cs="Arial"/>
        </w:rPr>
        <w:tab/>
        <w:t>Podpis zakonitega zastopnika</w:t>
      </w:r>
    </w:p>
    <w:p w14:paraId="4030285E" w14:textId="77777777" w:rsidR="008335AC" w:rsidRPr="00561D41" w:rsidRDefault="008335AC" w:rsidP="003E4C30">
      <w:pPr>
        <w:spacing w:line="276" w:lineRule="auto"/>
        <w:rPr>
          <w:rFonts w:cs="Arial"/>
          <w:i/>
        </w:rPr>
      </w:pPr>
    </w:p>
    <w:p w14:paraId="12896496" w14:textId="77777777" w:rsidR="00C561E9" w:rsidRPr="00561D41" w:rsidRDefault="00C561E9" w:rsidP="003E4C30">
      <w:pPr>
        <w:spacing w:line="276" w:lineRule="auto"/>
        <w:rPr>
          <w:rFonts w:cs="Arial"/>
          <w:i/>
        </w:rPr>
      </w:pPr>
    </w:p>
    <w:p w14:paraId="3BE47814" w14:textId="77777777" w:rsidR="00C561E9" w:rsidRPr="00561D41" w:rsidRDefault="00C561E9" w:rsidP="003E4C30">
      <w:pPr>
        <w:spacing w:line="276" w:lineRule="auto"/>
        <w:rPr>
          <w:rFonts w:cs="Arial"/>
          <w:i/>
        </w:rPr>
      </w:pPr>
    </w:p>
    <w:p w14:paraId="46DF69D6" w14:textId="77777777" w:rsidR="008318D9" w:rsidRPr="00561D41" w:rsidRDefault="008318D9" w:rsidP="003E4C30">
      <w:pPr>
        <w:spacing w:line="276" w:lineRule="auto"/>
        <w:rPr>
          <w:rFonts w:cs="Arial"/>
          <w:i/>
        </w:rPr>
      </w:pPr>
    </w:p>
    <w:p w14:paraId="133C2AAF" w14:textId="6B38F3EA" w:rsidR="000D1EDF" w:rsidRPr="00561D41" w:rsidRDefault="003C123B" w:rsidP="003E4C30">
      <w:pPr>
        <w:spacing w:line="276" w:lineRule="auto"/>
        <w:jc w:val="both"/>
        <w:rPr>
          <w:rFonts w:cs="Arial"/>
          <w:i/>
        </w:rPr>
      </w:pPr>
      <w:r w:rsidRPr="00561D41">
        <w:rPr>
          <w:rFonts w:cs="Arial"/>
          <w:i/>
        </w:rPr>
        <w:t>Obrazec morajo izpolniti vsi zakoniti zastopniki vsakega izmed sodelujočih podjetij, zato se ga razmnoži.</w:t>
      </w:r>
      <w:r w:rsidR="008318D9" w:rsidRPr="00561D41">
        <w:rPr>
          <w:rFonts w:cs="Arial"/>
          <w:i/>
        </w:rPr>
        <w:t xml:space="preserve"> </w:t>
      </w:r>
      <w:r w:rsidR="0041334D" w:rsidRPr="00561D41">
        <w:rPr>
          <w:rFonts w:cs="Arial"/>
          <w:i/>
        </w:rPr>
        <w:t>Ta obrazec se predloži na poziv naročnika</w:t>
      </w:r>
    </w:p>
    <w:sectPr w:rsidR="000D1EDF" w:rsidRPr="00561D41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3370" w14:textId="77777777" w:rsidR="00D30AEA" w:rsidRDefault="00D30AEA">
      <w:r>
        <w:separator/>
      </w:r>
    </w:p>
  </w:endnote>
  <w:endnote w:type="continuationSeparator" w:id="0">
    <w:p w14:paraId="41AAC30B" w14:textId="77777777" w:rsidR="00D30AEA" w:rsidRDefault="00D3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0993" w14:textId="77777777" w:rsidR="00722B5F" w:rsidRDefault="00722B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4683ECB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7383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04008B8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710D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2E81A" w14:textId="77777777" w:rsidR="00D30AEA" w:rsidRDefault="00D30AEA">
      <w:r>
        <w:separator/>
      </w:r>
    </w:p>
  </w:footnote>
  <w:footnote w:type="continuationSeparator" w:id="0">
    <w:p w14:paraId="5441874C" w14:textId="77777777" w:rsidR="00D30AEA" w:rsidRDefault="00D30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59C80" w14:textId="77777777" w:rsidR="00722B5F" w:rsidRDefault="00722B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7649" w14:textId="77777777" w:rsidR="00722B5F" w:rsidRDefault="00722B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24E6C9D1" w:rsidR="00C0552D" w:rsidRPr="009F4AF4" w:rsidRDefault="00F00BC1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866C6">
            <w:rPr>
              <w:rFonts w:cs="Arial"/>
              <w:color w:val="000000"/>
              <w:sz w:val="16"/>
              <w:szCs w:val="16"/>
            </w:rPr>
            <w:t>BLAGO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+</w:t>
          </w:r>
          <w:r w:rsidR="00722B5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1243D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8877421">
    <w:abstractNumId w:val="3"/>
  </w:num>
  <w:num w:numId="2" w16cid:durableId="496045112">
    <w:abstractNumId w:val="5"/>
  </w:num>
  <w:num w:numId="3" w16cid:durableId="875629245">
    <w:abstractNumId w:val="2"/>
  </w:num>
  <w:num w:numId="4" w16cid:durableId="599604111">
    <w:abstractNumId w:val="1"/>
  </w:num>
  <w:num w:numId="5" w16cid:durableId="345525688">
    <w:abstractNumId w:val="4"/>
  </w:num>
  <w:num w:numId="6" w16cid:durableId="1999963793">
    <w:abstractNumId w:val="0"/>
  </w:num>
  <w:num w:numId="7" w16cid:durableId="1342243290">
    <w:abstractNumId w:val="7"/>
  </w:num>
  <w:num w:numId="8" w16cid:durableId="10456448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929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7383F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02CA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2D19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A637D"/>
    <w:rsid w:val="003B36FC"/>
    <w:rsid w:val="003C0B6A"/>
    <w:rsid w:val="003C123B"/>
    <w:rsid w:val="003C485B"/>
    <w:rsid w:val="003D1272"/>
    <w:rsid w:val="003E4C30"/>
    <w:rsid w:val="003E4CFC"/>
    <w:rsid w:val="003E5C55"/>
    <w:rsid w:val="003F0DE7"/>
    <w:rsid w:val="003F4213"/>
    <w:rsid w:val="003F4DE6"/>
    <w:rsid w:val="00406373"/>
    <w:rsid w:val="0041243D"/>
    <w:rsid w:val="0041334D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2393"/>
    <w:rsid w:val="004C63F8"/>
    <w:rsid w:val="004D6B75"/>
    <w:rsid w:val="004F7C1C"/>
    <w:rsid w:val="0051745B"/>
    <w:rsid w:val="005255EB"/>
    <w:rsid w:val="005316C0"/>
    <w:rsid w:val="00537622"/>
    <w:rsid w:val="005608A6"/>
    <w:rsid w:val="00561D41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2FDE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2B5F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97F1C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4132"/>
    <w:rsid w:val="00847017"/>
    <w:rsid w:val="00853F3C"/>
    <w:rsid w:val="0085416E"/>
    <w:rsid w:val="00877EE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07C85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710DB"/>
    <w:rsid w:val="009940E2"/>
    <w:rsid w:val="009A46DA"/>
    <w:rsid w:val="009A483D"/>
    <w:rsid w:val="009B0EAC"/>
    <w:rsid w:val="009B0FC7"/>
    <w:rsid w:val="009B313F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22F41"/>
    <w:rsid w:val="00A27F15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07A0"/>
    <w:rsid w:val="00A75802"/>
    <w:rsid w:val="00A83E62"/>
    <w:rsid w:val="00A92149"/>
    <w:rsid w:val="00AA2F1C"/>
    <w:rsid w:val="00AB1522"/>
    <w:rsid w:val="00AB3346"/>
    <w:rsid w:val="00AB4674"/>
    <w:rsid w:val="00AB6E8B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7CD"/>
    <w:rsid w:val="00C16A39"/>
    <w:rsid w:val="00C22236"/>
    <w:rsid w:val="00C2689D"/>
    <w:rsid w:val="00C271DC"/>
    <w:rsid w:val="00C462CE"/>
    <w:rsid w:val="00C468BF"/>
    <w:rsid w:val="00C561E9"/>
    <w:rsid w:val="00C565DD"/>
    <w:rsid w:val="00C64A95"/>
    <w:rsid w:val="00C82B34"/>
    <w:rsid w:val="00C86632"/>
    <w:rsid w:val="00C9531D"/>
    <w:rsid w:val="00C97729"/>
    <w:rsid w:val="00CA0755"/>
    <w:rsid w:val="00CB008E"/>
    <w:rsid w:val="00CB0D95"/>
    <w:rsid w:val="00CD61B2"/>
    <w:rsid w:val="00CD6CEB"/>
    <w:rsid w:val="00CD7808"/>
    <w:rsid w:val="00CE146E"/>
    <w:rsid w:val="00CF12FC"/>
    <w:rsid w:val="00D05C1E"/>
    <w:rsid w:val="00D06278"/>
    <w:rsid w:val="00D15C75"/>
    <w:rsid w:val="00D2343D"/>
    <w:rsid w:val="00D278D4"/>
    <w:rsid w:val="00D30AEA"/>
    <w:rsid w:val="00D4322B"/>
    <w:rsid w:val="00D47195"/>
    <w:rsid w:val="00D47D63"/>
    <w:rsid w:val="00D52558"/>
    <w:rsid w:val="00D579F3"/>
    <w:rsid w:val="00D625CE"/>
    <w:rsid w:val="00D707B4"/>
    <w:rsid w:val="00D7309B"/>
    <w:rsid w:val="00D7696F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4A2"/>
    <w:rsid w:val="00E029F3"/>
    <w:rsid w:val="00E02C2C"/>
    <w:rsid w:val="00E0340C"/>
    <w:rsid w:val="00E3300C"/>
    <w:rsid w:val="00E37B60"/>
    <w:rsid w:val="00E43C3D"/>
    <w:rsid w:val="00E45214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0F66"/>
    <w:rsid w:val="00EB59CF"/>
    <w:rsid w:val="00EE750F"/>
    <w:rsid w:val="00EE7F32"/>
    <w:rsid w:val="00EF0493"/>
    <w:rsid w:val="00EF1787"/>
    <w:rsid w:val="00EF18FD"/>
    <w:rsid w:val="00EF2442"/>
    <w:rsid w:val="00EF4799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728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41243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Props1.xml><?xml version="1.0" encoding="utf-8"?>
<ds:datastoreItem xmlns:ds="http://schemas.openxmlformats.org/officeDocument/2006/customXml" ds:itemID="{205AB33D-0B7F-447C-9A49-5A9B62F8FE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3ED636-BB3F-4BFB-851B-B3734B0EA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26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1119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26</cp:revision>
  <cp:lastPrinted>2024-03-14T11:44:00Z</cp:lastPrinted>
  <dcterms:created xsi:type="dcterms:W3CDTF">2018-07-24T11:48:00Z</dcterms:created>
  <dcterms:modified xsi:type="dcterms:W3CDTF">2026-08-20T05:03:00Z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